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4AE5079F"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1827E1">
        <w:rPr>
          <w:rFonts w:hint="eastAsia"/>
          <w:b/>
          <w:noProof/>
          <w:sz w:val="24"/>
          <w:lang w:eastAsia="zh-CN"/>
        </w:rPr>
        <w:t>-AH-E</w:t>
      </w:r>
      <w:r w:rsidRPr="000147EF">
        <w:rPr>
          <w:b/>
          <w:i/>
          <w:noProof/>
          <w:sz w:val="28"/>
        </w:rPr>
        <w:tab/>
      </w:r>
      <w:r w:rsidR="00722C12" w:rsidRPr="000147EF">
        <w:rPr>
          <w:b/>
          <w:i/>
          <w:noProof/>
          <w:sz w:val="28"/>
        </w:rPr>
        <w:t>S2-2</w:t>
      </w:r>
      <w:r w:rsidR="004F2A0B">
        <w:rPr>
          <w:rFonts w:hint="eastAsia"/>
          <w:b/>
          <w:i/>
          <w:noProof/>
          <w:sz w:val="28"/>
          <w:lang w:eastAsia="zh-CN"/>
        </w:rPr>
        <w:t>3</w:t>
      </w:r>
      <w:r w:rsidR="007A796B">
        <w:rPr>
          <w:rFonts w:hint="eastAsia"/>
          <w:b/>
          <w:i/>
          <w:noProof/>
          <w:sz w:val="28"/>
          <w:lang w:eastAsia="zh-CN"/>
        </w:rPr>
        <w:t>0</w:t>
      </w:r>
      <w:r w:rsidR="005A6B33">
        <w:rPr>
          <w:rFonts w:hint="eastAsia"/>
          <w:b/>
          <w:i/>
          <w:noProof/>
          <w:sz w:val="28"/>
          <w:lang w:eastAsia="zh-CN"/>
        </w:rPr>
        <w:t>1796</w:t>
      </w:r>
      <w:bookmarkStart w:id="0" w:name="_GoBack"/>
      <w:bookmarkEnd w:id="0"/>
    </w:p>
    <w:p w14:paraId="7CB45193" w14:textId="1301955A" w:rsidR="001E41F3" w:rsidRPr="000147EF" w:rsidRDefault="001827E1" w:rsidP="005E2C44">
      <w:pPr>
        <w:pStyle w:val="CRCoverPage"/>
        <w:outlineLvl w:val="0"/>
        <w:rPr>
          <w:b/>
          <w:noProof/>
          <w:sz w:val="24"/>
        </w:rPr>
      </w:pPr>
      <w:r>
        <w:rPr>
          <w:rFonts w:hint="eastAsia"/>
          <w:b/>
          <w:bCs/>
          <w:sz w:val="24"/>
          <w:szCs w:val="24"/>
          <w:lang w:eastAsia="zh-CN"/>
        </w:rPr>
        <w:t xml:space="preserve">January 16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20</w:t>
      </w:r>
      <w:r w:rsidR="00700818" w:rsidRPr="000147EF">
        <w:rPr>
          <w:b/>
          <w:noProof/>
          <w:sz w:val="24"/>
        </w:rPr>
        <w:t>, 202</w:t>
      </w:r>
      <w:r>
        <w:rPr>
          <w:rFonts w:hint="eastAsia"/>
          <w:b/>
          <w:noProof/>
          <w:sz w:val="24"/>
          <w:lang w:eastAsia="zh-CN"/>
        </w:rPr>
        <w:t>3, Elbonia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5A6B33">
        <w:rPr>
          <w:rFonts w:hint="eastAsia"/>
          <w:b/>
          <w:noProof/>
          <w:color w:val="3333FF"/>
          <w:lang w:eastAsia="zh-CN"/>
        </w:rPr>
        <w:t xml:space="preserve"> S2-2300796</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36A6966" w:rsidR="001E41F3" w:rsidRPr="000147EF" w:rsidRDefault="00A14EDF" w:rsidP="009C023B">
            <w:pPr>
              <w:pStyle w:val="CRCoverPage"/>
              <w:spacing w:after="0"/>
              <w:jc w:val="center"/>
              <w:rPr>
                <w:noProof/>
                <w:lang w:eastAsia="zh-CN"/>
              </w:rPr>
            </w:pPr>
            <w:r>
              <w:rPr>
                <w:rFonts w:hint="eastAsia"/>
                <w:noProof/>
                <w:lang w:eastAsia="zh-CN"/>
              </w:rPr>
              <w:t>0274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30B2CB7" w:rsidR="001E41F3" w:rsidRPr="000147EF" w:rsidRDefault="005A6B33"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C55247D" w:rsidR="001E41F3" w:rsidRPr="000147EF" w:rsidRDefault="00E157AD" w:rsidP="008418D8">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8418D8">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5221E09" w:rsidR="001E41F3" w:rsidRPr="000147EF" w:rsidRDefault="003C146E" w:rsidP="00906878">
            <w:pPr>
              <w:pStyle w:val="CRCoverPage"/>
              <w:spacing w:after="0"/>
              <w:rPr>
                <w:noProof/>
                <w:lang w:eastAsia="zh-CN"/>
              </w:rPr>
            </w:pPr>
            <w:r>
              <w:rPr>
                <w:rFonts w:hint="eastAsia"/>
                <w:noProof/>
                <w:lang w:eastAsia="zh-CN"/>
              </w:rPr>
              <w:t xml:space="preserve">Update </w:t>
            </w:r>
            <w:r w:rsidR="00CB3AB2">
              <w:rPr>
                <w:rFonts w:hint="eastAsia"/>
                <w:noProof/>
                <w:lang w:eastAsia="zh-CN"/>
              </w:rPr>
              <w:t>L</w:t>
            </w:r>
            <w:r w:rsidR="00701693">
              <w:rPr>
                <w:rFonts w:hint="eastAsia"/>
                <w:noProof/>
                <w:lang w:eastAsia="zh-CN"/>
              </w:rPr>
              <w:t>MF</w:t>
            </w:r>
            <w:r w:rsidR="00CB3AB2">
              <w:rPr>
                <w:rFonts w:hint="eastAsia"/>
                <w:noProof/>
                <w:lang w:eastAsia="zh-CN"/>
              </w:rPr>
              <w:t xml:space="preserve"> </w:t>
            </w:r>
            <w:r w:rsidR="00906878">
              <w:rPr>
                <w:rFonts w:hint="eastAsia"/>
                <w:noProof/>
                <w:lang w:eastAsia="zh-CN"/>
              </w:rPr>
              <w:t>s</w:t>
            </w:r>
            <w:r w:rsidR="00701693">
              <w:rPr>
                <w:rFonts w:hint="eastAsia"/>
                <w:noProof/>
                <w:lang w:eastAsia="zh-CN"/>
              </w:rPr>
              <w:t xml:space="preserve">ervice operation to support </w:t>
            </w:r>
            <w:r w:rsidR="00906878">
              <w:rPr>
                <w:rFonts w:hint="eastAsia"/>
                <w:noProof/>
                <w:lang w:eastAsia="zh-CN"/>
              </w:rPr>
              <w:t>UE unaware indication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5960432" w:rsidR="001E41F3" w:rsidRDefault="00360599" w:rsidP="00360599">
            <w:pPr>
              <w:pStyle w:val="CRCoverPage"/>
              <w:spacing w:after="0"/>
              <w:ind w:left="100"/>
              <w:rPr>
                <w:noProof/>
                <w:lang w:eastAsia="zh-CN"/>
              </w:rPr>
            </w:pPr>
            <w:r>
              <w:rPr>
                <w:rFonts w:hint="eastAsia"/>
                <w:noProof/>
                <w:lang w:eastAsia="zh-CN"/>
              </w:rPr>
              <w:t>2023-01</w:t>
            </w:r>
            <w:r w:rsidR="008F5A00">
              <w:rPr>
                <w:rFonts w:hint="eastAsia"/>
                <w:noProof/>
                <w:lang w:eastAsia="zh-CN"/>
              </w:rPr>
              <w:t>-</w:t>
            </w:r>
            <w:r>
              <w:rPr>
                <w:rFonts w:hint="eastAsia"/>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BB450B0" w:rsidR="001E41F3" w:rsidRPr="008D7B6B" w:rsidRDefault="008F5A0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C990AD" w14:textId="373BFDD8" w:rsidR="003470CE" w:rsidRDefault="00360599" w:rsidP="00666162">
            <w:pPr>
              <w:pStyle w:val="af2"/>
              <w:spacing w:before="60" w:after="0"/>
              <w:rPr>
                <w:rFonts w:ascii="Arial" w:hAnsi="Arial" w:cs="Arial"/>
                <w:lang w:val="en-US" w:eastAsia="zh-CN"/>
              </w:rPr>
            </w:pPr>
            <w:r>
              <w:rPr>
                <w:rFonts w:ascii="Arial" w:hAnsi="Arial" w:cs="Arial" w:hint="eastAsia"/>
                <w:lang w:val="en-US" w:eastAsia="zh-CN"/>
              </w:rPr>
              <w:t>It</w:t>
            </w:r>
            <w:r w:rsidR="008F5A00">
              <w:rPr>
                <w:rFonts w:ascii="Arial" w:hAnsi="Arial" w:cs="Arial" w:hint="eastAsia"/>
                <w:lang w:val="en-US" w:eastAsia="zh-CN"/>
              </w:rPr>
              <w:t xml:space="preserve"> was </w:t>
            </w:r>
            <w:r w:rsidR="003470CE">
              <w:rPr>
                <w:rFonts w:ascii="Arial" w:hAnsi="Arial" w:cs="Arial" w:hint="eastAsia"/>
                <w:lang w:val="en-US" w:eastAsia="zh-CN"/>
              </w:rPr>
              <w:t>approved</w:t>
            </w:r>
            <w:r w:rsidR="008F5A00">
              <w:rPr>
                <w:rFonts w:ascii="Arial" w:hAnsi="Arial" w:cs="Arial" w:hint="eastAsia"/>
                <w:lang w:val="en-US" w:eastAsia="zh-CN"/>
              </w:rPr>
              <w:t xml:space="preserve"> in SA2#154 meeting (S2-221</w:t>
            </w:r>
            <w:r>
              <w:rPr>
                <w:rFonts w:ascii="Arial" w:hAnsi="Arial" w:cs="Arial" w:hint="eastAsia"/>
                <w:lang w:val="en-US" w:eastAsia="zh-CN"/>
              </w:rPr>
              <w:t>099</w:t>
            </w:r>
            <w:r w:rsidR="00906878">
              <w:rPr>
                <w:rFonts w:ascii="Arial" w:hAnsi="Arial" w:cs="Arial" w:hint="eastAsia"/>
                <w:lang w:val="en-US" w:eastAsia="zh-CN"/>
              </w:rPr>
              <w:t>6</w:t>
            </w:r>
            <w:r w:rsidR="008F5A00">
              <w:rPr>
                <w:rFonts w:ascii="Arial" w:hAnsi="Arial" w:cs="Arial" w:hint="eastAsia"/>
                <w:lang w:val="en-US" w:eastAsia="zh-CN"/>
              </w:rPr>
              <w:t>)</w:t>
            </w:r>
            <w:r>
              <w:rPr>
                <w:rFonts w:ascii="Arial" w:hAnsi="Arial" w:cs="Arial" w:hint="eastAsia"/>
                <w:lang w:val="en-US" w:eastAsia="zh-CN"/>
              </w:rPr>
              <w:t xml:space="preserve"> to support UE</w:t>
            </w:r>
            <w:r w:rsidR="00906878">
              <w:rPr>
                <w:rFonts w:ascii="Arial" w:hAnsi="Arial" w:cs="Arial" w:hint="eastAsia"/>
                <w:lang w:val="en-US" w:eastAsia="zh-CN"/>
              </w:rPr>
              <w:t xml:space="preserve"> unaware positioning</w:t>
            </w:r>
            <w:r w:rsidR="003470CE">
              <w:rPr>
                <w:rFonts w:ascii="Arial" w:hAnsi="Arial" w:cs="Arial" w:hint="eastAsia"/>
                <w:lang w:val="en-US" w:eastAsia="zh-CN"/>
              </w:rPr>
              <w:t>.</w:t>
            </w:r>
          </w:p>
          <w:p w14:paraId="708AA7DE" w14:textId="3D18AEFF" w:rsidR="008F5A00" w:rsidRPr="00B05104" w:rsidRDefault="00906878" w:rsidP="00CB3AB2">
            <w:pPr>
              <w:pStyle w:val="af2"/>
              <w:spacing w:before="60" w:after="0"/>
              <w:rPr>
                <w:rFonts w:ascii="Arial" w:hAnsi="Arial" w:cs="Arial"/>
                <w:lang w:val="en-US" w:eastAsia="zh-CN"/>
              </w:rPr>
            </w:pPr>
            <w:r>
              <w:rPr>
                <w:rFonts w:ascii="Arial" w:hAnsi="Arial" w:cs="Arial" w:hint="eastAsia"/>
                <w:lang w:val="en-US" w:eastAsia="zh-CN"/>
              </w:rPr>
              <w:t xml:space="preserve">This CR is </w:t>
            </w:r>
            <w:r>
              <w:rPr>
                <w:rFonts w:ascii="Arial" w:hAnsi="Arial" w:cs="Arial"/>
                <w:lang w:val="en-US" w:eastAsia="zh-CN"/>
              </w:rPr>
              <w:t>proposed</w:t>
            </w:r>
            <w:r>
              <w:rPr>
                <w:rFonts w:ascii="Arial" w:hAnsi="Arial" w:cs="Arial" w:hint="eastAsia"/>
                <w:lang w:val="en-US" w:eastAsia="zh-CN"/>
              </w:rPr>
              <w:t xml:space="preserve"> to update the LMF service operation to add a new input parameter, i.e. UE unaware indication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85A61"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631315" w:rsidR="005C754F" w:rsidRPr="00503934" w:rsidRDefault="0011728C" w:rsidP="00906878">
            <w:pPr>
              <w:spacing w:before="60" w:after="0"/>
              <w:rPr>
                <w:rFonts w:ascii="Arial" w:hAnsi="Arial" w:cs="Arial"/>
                <w:lang w:eastAsia="zh-CN"/>
              </w:rPr>
            </w:pPr>
            <w:r>
              <w:rPr>
                <w:rFonts w:ascii="Arial" w:hAnsi="Arial" w:cs="Arial"/>
                <w:lang w:eastAsia="zh-CN"/>
              </w:rPr>
              <w:t>U</w:t>
            </w:r>
            <w:r>
              <w:rPr>
                <w:rFonts w:ascii="Arial" w:hAnsi="Arial" w:cs="Arial" w:hint="eastAsia"/>
                <w:lang w:eastAsia="zh-CN"/>
              </w:rPr>
              <w:t xml:space="preserve">pdate </w:t>
            </w:r>
            <w:r w:rsidR="00CB3AB2">
              <w:rPr>
                <w:rFonts w:ascii="Arial" w:hAnsi="Arial" w:cs="Arial" w:hint="eastAsia"/>
                <w:lang w:eastAsia="zh-CN"/>
              </w:rPr>
              <w:t>L</w:t>
            </w:r>
            <w:r>
              <w:rPr>
                <w:rFonts w:ascii="Arial" w:hAnsi="Arial" w:cs="Arial" w:hint="eastAsia"/>
                <w:lang w:eastAsia="zh-CN"/>
              </w:rPr>
              <w:t>MF</w:t>
            </w:r>
            <w:r w:rsidR="00CB3AB2">
              <w:rPr>
                <w:rFonts w:ascii="Arial" w:hAnsi="Arial" w:cs="Arial" w:hint="eastAsia"/>
                <w:lang w:eastAsia="zh-CN"/>
              </w:rPr>
              <w:t xml:space="preserve"> </w:t>
            </w:r>
            <w:r>
              <w:rPr>
                <w:rFonts w:ascii="Arial" w:hAnsi="Arial" w:cs="Arial" w:hint="eastAsia"/>
                <w:lang w:eastAsia="zh-CN"/>
              </w:rPr>
              <w:t>service operation</w:t>
            </w:r>
            <w:r w:rsidR="00CB3AB2">
              <w:rPr>
                <w:rFonts w:ascii="Arial" w:hAnsi="Arial" w:cs="Arial" w:hint="eastAsia"/>
                <w:lang w:eastAsia="zh-CN"/>
              </w:rPr>
              <w:t>s</w:t>
            </w:r>
            <w:r>
              <w:rPr>
                <w:rFonts w:ascii="Arial" w:hAnsi="Arial" w:cs="Arial" w:hint="eastAsia"/>
                <w:lang w:eastAsia="zh-CN"/>
              </w:rPr>
              <w:t xml:space="preserve"> to support </w:t>
            </w:r>
            <w:r w:rsidR="00906878">
              <w:rPr>
                <w:rFonts w:ascii="Arial" w:hAnsi="Arial" w:cs="Arial" w:hint="eastAsia"/>
                <w:lang w:eastAsia="zh-CN"/>
              </w:rPr>
              <w:t>UE unaware positioning</w:t>
            </w:r>
            <w:r w:rsidR="000A54A5">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5A8E1B" w:rsidR="005C754F" w:rsidRDefault="00EB2812" w:rsidP="00EB2812">
            <w:pPr>
              <w:pStyle w:val="CRCoverPage"/>
              <w:spacing w:after="0"/>
              <w:rPr>
                <w:noProof/>
                <w:lang w:eastAsia="zh-CN"/>
              </w:rPr>
            </w:pPr>
            <w:r>
              <w:rPr>
                <w:rFonts w:hint="eastAsia"/>
                <w:noProof/>
                <w:lang w:eastAsia="zh-CN"/>
              </w:rPr>
              <w:t>Incomplete</w:t>
            </w:r>
            <w:r w:rsidR="004B18E2">
              <w:rPr>
                <w:rFonts w:hint="eastAsia"/>
                <w:noProof/>
                <w:lang w:eastAsia="zh-CN"/>
              </w:rPr>
              <w:t xml:space="preserve"> description</w:t>
            </w:r>
            <w:r w:rsidR="000A54A5">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A1E4F" w:rsidR="00D15BAC" w:rsidRDefault="004A6667" w:rsidP="00C72A84">
            <w:pPr>
              <w:pStyle w:val="CRCoverPage"/>
              <w:spacing w:after="0"/>
              <w:rPr>
                <w:lang w:eastAsia="zh-CN"/>
              </w:rPr>
            </w:pPr>
            <w:r>
              <w:rPr>
                <w:rFonts w:hint="eastAsia"/>
                <w:lang w:eastAsia="zh-CN"/>
              </w:rPr>
              <w:t>8.3.2.</w:t>
            </w:r>
            <w:r w:rsidR="00C72A84">
              <w:rPr>
                <w:rFonts w:hint="eastAsia"/>
                <w:lang w:eastAsia="zh-CN"/>
              </w:rPr>
              <w:t>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581C9A0F"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Start of Change * * * </w:t>
      </w:r>
    </w:p>
    <w:p w14:paraId="09A09DFF" w14:textId="77777777" w:rsidR="00C72A84" w:rsidRPr="001216A7" w:rsidRDefault="00C72A84" w:rsidP="00C72A84">
      <w:pPr>
        <w:pStyle w:val="4"/>
      </w:pPr>
      <w:bookmarkStart w:id="10" w:name="_Toc58920686"/>
      <w:bookmarkStart w:id="11" w:name="_Toc122418197"/>
      <w:bookmarkEnd w:id="2"/>
      <w:bookmarkEnd w:id="3"/>
      <w:bookmarkEnd w:id="4"/>
      <w:bookmarkEnd w:id="5"/>
      <w:bookmarkEnd w:id="6"/>
      <w:bookmarkEnd w:id="7"/>
      <w:bookmarkEnd w:id="8"/>
      <w:bookmarkEnd w:id="9"/>
      <w:r w:rsidRPr="001216A7">
        <w:t>8.3.2.2</w:t>
      </w:r>
      <w:r w:rsidRPr="001216A7">
        <w:tab/>
      </w:r>
      <w:proofErr w:type="spellStart"/>
      <w:r w:rsidRPr="001216A7">
        <w:t>Nlmf_Location_DetermineLocation</w:t>
      </w:r>
      <w:proofErr w:type="spellEnd"/>
      <w:r w:rsidRPr="001216A7">
        <w:t xml:space="preserve"> service operation</w:t>
      </w:r>
      <w:bookmarkEnd w:id="10"/>
      <w:bookmarkEnd w:id="11"/>
    </w:p>
    <w:p w14:paraId="71D9E420" w14:textId="77777777" w:rsidR="00C72A84" w:rsidRPr="001216A7" w:rsidRDefault="00C72A84" w:rsidP="00C72A84">
      <w:pPr>
        <w:rPr>
          <w:b/>
        </w:rPr>
      </w:pPr>
      <w:r w:rsidRPr="001216A7">
        <w:rPr>
          <w:b/>
        </w:rPr>
        <w:t xml:space="preserve">Service operation name: </w:t>
      </w:r>
      <w:proofErr w:type="spellStart"/>
      <w:r w:rsidRPr="001216A7">
        <w:t>Nlmf_Location_DetermineLocation</w:t>
      </w:r>
      <w:proofErr w:type="spellEnd"/>
    </w:p>
    <w:p w14:paraId="4F118B12" w14:textId="77777777" w:rsidR="00C72A84" w:rsidRPr="001216A7" w:rsidRDefault="00C72A84" w:rsidP="00C72A84">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F111D82" w14:textId="77777777" w:rsidR="00C72A84" w:rsidRPr="001216A7" w:rsidRDefault="00C72A84" w:rsidP="00C72A84">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7EA5FA9C" w14:textId="77777777" w:rsidR="00C72A84" w:rsidRPr="001216A7" w:rsidRDefault="00C72A84" w:rsidP="00C72A84">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408C3293" w14:textId="10044C5C" w:rsidR="00C72A84" w:rsidRPr="001216A7" w:rsidRDefault="00C72A84" w:rsidP="00C72A84">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 xml:space="preserve">Location </w:t>
      </w:r>
      <w:proofErr w:type="spellStart"/>
      <w:r w:rsidRPr="001216A7">
        <w:t>QoS</w:t>
      </w:r>
      <w:proofErr w:type="spellEnd"/>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1216A7">
        <w:t>Notification Target Address, Notification Correlation ID</w:t>
      </w:r>
      <w:r>
        <w:t xml:space="preserve">, indication of UE geographical area determination for PLMN selection verification, UE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ins w:id="12" w:author="catt-v1" w:date="2023-01-04T14:28:00Z">
        <w:r>
          <w:rPr>
            <w:rFonts w:hint="eastAsia"/>
            <w:lang w:eastAsia="zh-CN"/>
          </w:rPr>
          <w:t>, UE unaware indication</w:t>
        </w:r>
      </w:ins>
      <w:r w:rsidRPr="001216A7">
        <w:t>.</w:t>
      </w:r>
    </w:p>
    <w:p w14:paraId="5D7D0DA3" w14:textId="77777777" w:rsidR="00C72A84" w:rsidRPr="001216A7" w:rsidRDefault="00C72A84" w:rsidP="00C72A8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2181170F" w14:textId="77777777" w:rsidR="00C72A84" w:rsidRPr="001216A7" w:rsidRDefault="00C72A84" w:rsidP="00C72A84">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xml:space="preserve">, achieved Location </w:t>
      </w:r>
      <w:proofErr w:type="spellStart"/>
      <w:r>
        <w:rPr>
          <w:lang w:eastAsia="zh-CN"/>
        </w:rPr>
        <w:t>QoS</w:t>
      </w:r>
      <w:proofErr w:type="spellEnd"/>
      <w:r>
        <w:rPr>
          <w:lang w:eastAsia="zh-CN"/>
        </w:rPr>
        <w:t xml:space="preserve"> Accuracy, UE geographical area where a PLMN is or is not allowed to operate, UE Positioning Capability, the timestamp of the Location</w:t>
      </w:r>
      <w:r w:rsidRPr="001216A7">
        <w:rPr>
          <w:lang w:eastAsia="zh-CN"/>
        </w:rPr>
        <w:t>.</w:t>
      </w:r>
    </w:p>
    <w:p w14:paraId="705E630D" w14:textId="77777777" w:rsidR="00C72A84" w:rsidRPr="001216A7" w:rsidRDefault="00C72A84" w:rsidP="00C72A84">
      <w:pPr>
        <w:rPr>
          <w:lang w:eastAsia="zh-CN"/>
        </w:rPr>
      </w:pPr>
      <w:proofErr w:type="gramStart"/>
      <w:r w:rsidRPr="001216A7">
        <w:rPr>
          <w:lang w:eastAsia="zh-CN"/>
        </w:rPr>
        <w:t>See clause 6.1</w:t>
      </w:r>
      <w:r w:rsidRPr="001216A7">
        <w:rPr>
          <w:rFonts w:hint="eastAsia"/>
          <w:lang w:eastAsia="zh-CN"/>
        </w:rPr>
        <w:t>,</w:t>
      </w:r>
      <w:r w:rsidRPr="001216A7">
        <w:rPr>
          <w:lang w:eastAsia="zh-CN"/>
        </w:rPr>
        <w:t xml:space="preserve"> clause 6.2.</w:t>
      </w:r>
      <w:proofErr w:type="gramEnd"/>
      <w:r w:rsidRPr="001216A7">
        <w:rPr>
          <w:lang w:eastAsia="zh-CN"/>
        </w:rPr>
        <w:t xml:space="preserve"> </w:t>
      </w:r>
      <w:proofErr w:type="gramStart"/>
      <w:r w:rsidRPr="001216A7">
        <w:rPr>
          <w:lang w:eastAsia="zh-CN"/>
        </w:rPr>
        <w:t>clause</w:t>
      </w:r>
      <w:proofErr w:type="gramEnd"/>
      <w:r w:rsidRPr="001216A7">
        <w:rPr>
          <w:lang w:eastAsia="zh-CN"/>
        </w:rPr>
        <w:t> 6.3.1</w:t>
      </w:r>
      <w:r>
        <w:rPr>
          <w:lang w:eastAsia="zh-CN"/>
        </w:rPr>
        <w:t xml:space="preserve"> and clause 6.9.1</w:t>
      </w:r>
      <w:r w:rsidRPr="001216A7">
        <w:rPr>
          <w:lang w:eastAsia="zh-CN"/>
        </w:rPr>
        <w:t xml:space="preserve"> for example</w:t>
      </w:r>
      <w:r w:rsidRPr="001216A7">
        <w:rPr>
          <w:rFonts w:hint="eastAsia"/>
          <w:lang w:eastAsia="zh-CN"/>
        </w:rPr>
        <w:t>s</w:t>
      </w:r>
      <w:r w:rsidRPr="001216A7">
        <w:rPr>
          <w:lang w:eastAsia="zh-CN"/>
        </w:rPr>
        <w:t xml:space="preserve"> of usage of this service operation.</w:t>
      </w:r>
    </w:p>
    <w:p w14:paraId="73F93FBC" w14:textId="7892BF3A" w:rsidR="00392659" w:rsidRPr="00B9265D" w:rsidRDefault="00F94CBD" w:rsidP="00B9265D">
      <w:pPr>
        <w:pStyle w:val="13"/>
        <w:rPr>
          <w:color w:val="FF0000"/>
          <w:lang w:eastAsia="zh-CN"/>
        </w:rPr>
      </w:pPr>
      <w:r>
        <w:rPr>
          <w:color w:val="FF0000"/>
        </w:rPr>
        <w:t xml:space="preserve">* * * End of Change * * * </w:t>
      </w:r>
    </w:p>
    <w:sectPr w:rsidR="00392659" w:rsidRPr="00B926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E14EB8" w14:textId="77777777" w:rsidR="003E2BCE" w:rsidRDefault="003E2BCE">
      <w:r>
        <w:separator/>
      </w:r>
    </w:p>
  </w:endnote>
  <w:endnote w:type="continuationSeparator" w:id="0">
    <w:p w14:paraId="031F0184" w14:textId="77777777" w:rsidR="003E2BCE" w:rsidRDefault="003E2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FF43E5" w14:textId="77777777" w:rsidR="003E2BCE" w:rsidRDefault="003E2BCE">
      <w:r>
        <w:separator/>
      </w:r>
    </w:p>
  </w:footnote>
  <w:footnote w:type="continuationSeparator" w:id="0">
    <w:p w14:paraId="08B9E475" w14:textId="77777777" w:rsidR="003E2BCE" w:rsidRDefault="003E2B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506A"/>
    <w:rsid w:val="00046561"/>
    <w:rsid w:val="00053A8B"/>
    <w:rsid w:val="00054986"/>
    <w:rsid w:val="000555B7"/>
    <w:rsid w:val="00062097"/>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7990"/>
    <w:rsid w:val="00102AEE"/>
    <w:rsid w:val="00105486"/>
    <w:rsid w:val="00116D10"/>
    <w:rsid w:val="0011728C"/>
    <w:rsid w:val="001176A5"/>
    <w:rsid w:val="00120CC1"/>
    <w:rsid w:val="0012235C"/>
    <w:rsid w:val="00126585"/>
    <w:rsid w:val="0012679C"/>
    <w:rsid w:val="00126F14"/>
    <w:rsid w:val="00130E5D"/>
    <w:rsid w:val="00131D52"/>
    <w:rsid w:val="00133113"/>
    <w:rsid w:val="00133967"/>
    <w:rsid w:val="001350F0"/>
    <w:rsid w:val="00137A69"/>
    <w:rsid w:val="001444F4"/>
    <w:rsid w:val="00145D43"/>
    <w:rsid w:val="0015035D"/>
    <w:rsid w:val="00153A22"/>
    <w:rsid w:val="00155641"/>
    <w:rsid w:val="00155D22"/>
    <w:rsid w:val="00160A27"/>
    <w:rsid w:val="00163D28"/>
    <w:rsid w:val="00165CA4"/>
    <w:rsid w:val="00166AC6"/>
    <w:rsid w:val="0017272F"/>
    <w:rsid w:val="001736EC"/>
    <w:rsid w:val="00175A6D"/>
    <w:rsid w:val="001827E1"/>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B9D"/>
    <w:rsid w:val="001D6DE3"/>
    <w:rsid w:val="001E0D0B"/>
    <w:rsid w:val="001E37E3"/>
    <w:rsid w:val="001E41F3"/>
    <w:rsid w:val="001E4B00"/>
    <w:rsid w:val="001E7365"/>
    <w:rsid w:val="001E7DE8"/>
    <w:rsid w:val="001F3D2C"/>
    <w:rsid w:val="001F7385"/>
    <w:rsid w:val="00203737"/>
    <w:rsid w:val="002076B2"/>
    <w:rsid w:val="0021220D"/>
    <w:rsid w:val="0021319C"/>
    <w:rsid w:val="002216C1"/>
    <w:rsid w:val="0022211D"/>
    <w:rsid w:val="002243ED"/>
    <w:rsid w:val="002247CB"/>
    <w:rsid w:val="00225E5E"/>
    <w:rsid w:val="002266A1"/>
    <w:rsid w:val="00227FA0"/>
    <w:rsid w:val="00235661"/>
    <w:rsid w:val="00243DCA"/>
    <w:rsid w:val="002462F5"/>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DC3"/>
    <w:rsid w:val="00334110"/>
    <w:rsid w:val="003470CE"/>
    <w:rsid w:val="00351E1A"/>
    <w:rsid w:val="00360599"/>
    <w:rsid w:val="003609EF"/>
    <w:rsid w:val="00360E59"/>
    <w:rsid w:val="00361829"/>
    <w:rsid w:val="0036231A"/>
    <w:rsid w:val="00374C45"/>
    <w:rsid w:val="00374DD4"/>
    <w:rsid w:val="003765E2"/>
    <w:rsid w:val="00377DB8"/>
    <w:rsid w:val="00381B4B"/>
    <w:rsid w:val="00384AB9"/>
    <w:rsid w:val="00384C6F"/>
    <w:rsid w:val="00390CCC"/>
    <w:rsid w:val="00392659"/>
    <w:rsid w:val="0039459D"/>
    <w:rsid w:val="0039479D"/>
    <w:rsid w:val="00395EAD"/>
    <w:rsid w:val="003963FC"/>
    <w:rsid w:val="003A183B"/>
    <w:rsid w:val="003A2056"/>
    <w:rsid w:val="003A51DE"/>
    <w:rsid w:val="003A535E"/>
    <w:rsid w:val="003A5AC1"/>
    <w:rsid w:val="003B53FB"/>
    <w:rsid w:val="003B6C76"/>
    <w:rsid w:val="003C146E"/>
    <w:rsid w:val="003C172A"/>
    <w:rsid w:val="003D5031"/>
    <w:rsid w:val="003D66E4"/>
    <w:rsid w:val="003D747A"/>
    <w:rsid w:val="003E1A36"/>
    <w:rsid w:val="003E2BCE"/>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42061"/>
    <w:rsid w:val="00443780"/>
    <w:rsid w:val="0045251F"/>
    <w:rsid w:val="0045618C"/>
    <w:rsid w:val="00457D8F"/>
    <w:rsid w:val="00467FFD"/>
    <w:rsid w:val="00474741"/>
    <w:rsid w:val="00475B1F"/>
    <w:rsid w:val="00475B3B"/>
    <w:rsid w:val="00476596"/>
    <w:rsid w:val="00477CC2"/>
    <w:rsid w:val="00477FA1"/>
    <w:rsid w:val="00481D61"/>
    <w:rsid w:val="00493F10"/>
    <w:rsid w:val="0049529E"/>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61A2"/>
    <w:rsid w:val="004F739F"/>
    <w:rsid w:val="00503934"/>
    <w:rsid w:val="005077F6"/>
    <w:rsid w:val="00511B78"/>
    <w:rsid w:val="00513BC7"/>
    <w:rsid w:val="00514AE5"/>
    <w:rsid w:val="0051580D"/>
    <w:rsid w:val="00515C40"/>
    <w:rsid w:val="00517551"/>
    <w:rsid w:val="00521D5D"/>
    <w:rsid w:val="00530742"/>
    <w:rsid w:val="005309C9"/>
    <w:rsid w:val="0053195A"/>
    <w:rsid w:val="00532909"/>
    <w:rsid w:val="00540F73"/>
    <w:rsid w:val="0054133B"/>
    <w:rsid w:val="00541647"/>
    <w:rsid w:val="00543D63"/>
    <w:rsid w:val="00547111"/>
    <w:rsid w:val="005477D9"/>
    <w:rsid w:val="00551371"/>
    <w:rsid w:val="00552714"/>
    <w:rsid w:val="00553E64"/>
    <w:rsid w:val="00571519"/>
    <w:rsid w:val="00572ED3"/>
    <w:rsid w:val="00573C5D"/>
    <w:rsid w:val="00574037"/>
    <w:rsid w:val="005747B8"/>
    <w:rsid w:val="00576F61"/>
    <w:rsid w:val="0057751A"/>
    <w:rsid w:val="0058258B"/>
    <w:rsid w:val="00583209"/>
    <w:rsid w:val="00584D1B"/>
    <w:rsid w:val="00592D74"/>
    <w:rsid w:val="00593907"/>
    <w:rsid w:val="005A6B33"/>
    <w:rsid w:val="005B3471"/>
    <w:rsid w:val="005B74DF"/>
    <w:rsid w:val="005C5560"/>
    <w:rsid w:val="005C6631"/>
    <w:rsid w:val="005C754F"/>
    <w:rsid w:val="005D0375"/>
    <w:rsid w:val="005D3ADD"/>
    <w:rsid w:val="005D463C"/>
    <w:rsid w:val="005E062F"/>
    <w:rsid w:val="005E0D69"/>
    <w:rsid w:val="005E12A4"/>
    <w:rsid w:val="005E2C44"/>
    <w:rsid w:val="005E5EAB"/>
    <w:rsid w:val="005F54B1"/>
    <w:rsid w:val="005F73ED"/>
    <w:rsid w:val="00601789"/>
    <w:rsid w:val="006068D1"/>
    <w:rsid w:val="00610EA7"/>
    <w:rsid w:val="006122F4"/>
    <w:rsid w:val="00616F92"/>
    <w:rsid w:val="00617B6D"/>
    <w:rsid w:val="006206E4"/>
    <w:rsid w:val="00620EF0"/>
    <w:rsid w:val="00621188"/>
    <w:rsid w:val="006257ED"/>
    <w:rsid w:val="00625A1A"/>
    <w:rsid w:val="00631BDC"/>
    <w:rsid w:val="0063211F"/>
    <w:rsid w:val="006338CA"/>
    <w:rsid w:val="00635B07"/>
    <w:rsid w:val="006422CA"/>
    <w:rsid w:val="00651512"/>
    <w:rsid w:val="0065710D"/>
    <w:rsid w:val="00657D21"/>
    <w:rsid w:val="0066215D"/>
    <w:rsid w:val="00662251"/>
    <w:rsid w:val="00662EAB"/>
    <w:rsid w:val="00663C8B"/>
    <w:rsid w:val="00664EF1"/>
    <w:rsid w:val="00665C47"/>
    <w:rsid w:val="00666162"/>
    <w:rsid w:val="00666E7E"/>
    <w:rsid w:val="00667234"/>
    <w:rsid w:val="00670625"/>
    <w:rsid w:val="0067209D"/>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20A5"/>
    <w:rsid w:val="006D296A"/>
    <w:rsid w:val="006D478A"/>
    <w:rsid w:val="006E092A"/>
    <w:rsid w:val="006E21FB"/>
    <w:rsid w:val="006F17D0"/>
    <w:rsid w:val="006F47D5"/>
    <w:rsid w:val="006F4DE9"/>
    <w:rsid w:val="006F6017"/>
    <w:rsid w:val="006F749C"/>
    <w:rsid w:val="00700818"/>
    <w:rsid w:val="00701693"/>
    <w:rsid w:val="00701C41"/>
    <w:rsid w:val="0070436F"/>
    <w:rsid w:val="00706BEB"/>
    <w:rsid w:val="00713ECA"/>
    <w:rsid w:val="00714B31"/>
    <w:rsid w:val="00721820"/>
    <w:rsid w:val="00721878"/>
    <w:rsid w:val="00722C12"/>
    <w:rsid w:val="0072604A"/>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96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2E7A"/>
    <w:rsid w:val="008230A6"/>
    <w:rsid w:val="00823307"/>
    <w:rsid w:val="00823E6D"/>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26E7"/>
    <w:rsid w:val="0086482A"/>
    <w:rsid w:val="00865006"/>
    <w:rsid w:val="00870EE7"/>
    <w:rsid w:val="00870FD9"/>
    <w:rsid w:val="00875FAD"/>
    <w:rsid w:val="00882685"/>
    <w:rsid w:val="00884435"/>
    <w:rsid w:val="008846A1"/>
    <w:rsid w:val="00885F55"/>
    <w:rsid w:val="0088636A"/>
    <w:rsid w:val="008863B9"/>
    <w:rsid w:val="008901DE"/>
    <w:rsid w:val="00892F8D"/>
    <w:rsid w:val="00894258"/>
    <w:rsid w:val="008A398F"/>
    <w:rsid w:val="008A45A6"/>
    <w:rsid w:val="008A661A"/>
    <w:rsid w:val="008B0D5C"/>
    <w:rsid w:val="008B2746"/>
    <w:rsid w:val="008B2AC1"/>
    <w:rsid w:val="008B2C4E"/>
    <w:rsid w:val="008D150A"/>
    <w:rsid w:val="008D1A3D"/>
    <w:rsid w:val="008D37C4"/>
    <w:rsid w:val="008D4073"/>
    <w:rsid w:val="008D72B5"/>
    <w:rsid w:val="008D7B6B"/>
    <w:rsid w:val="008E45C8"/>
    <w:rsid w:val="008F1FCD"/>
    <w:rsid w:val="008F3789"/>
    <w:rsid w:val="008F5A00"/>
    <w:rsid w:val="008F686C"/>
    <w:rsid w:val="00905C56"/>
    <w:rsid w:val="00906878"/>
    <w:rsid w:val="00906E1D"/>
    <w:rsid w:val="009100C4"/>
    <w:rsid w:val="009108B6"/>
    <w:rsid w:val="00913F2E"/>
    <w:rsid w:val="0091467C"/>
    <w:rsid w:val="009148DE"/>
    <w:rsid w:val="009201F8"/>
    <w:rsid w:val="00923BDE"/>
    <w:rsid w:val="00925B78"/>
    <w:rsid w:val="00925FBE"/>
    <w:rsid w:val="009266A4"/>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655B"/>
    <w:rsid w:val="009D78F7"/>
    <w:rsid w:val="009E1BC0"/>
    <w:rsid w:val="009E1EA8"/>
    <w:rsid w:val="009E238E"/>
    <w:rsid w:val="009E3297"/>
    <w:rsid w:val="009E614B"/>
    <w:rsid w:val="009F2530"/>
    <w:rsid w:val="009F3BB8"/>
    <w:rsid w:val="009F483F"/>
    <w:rsid w:val="009F675C"/>
    <w:rsid w:val="009F734F"/>
    <w:rsid w:val="00A0125F"/>
    <w:rsid w:val="00A05F3D"/>
    <w:rsid w:val="00A14EDF"/>
    <w:rsid w:val="00A246B6"/>
    <w:rsid w:val="00A27675"/>
    <w:rsid w:val="00A27B9E"/>
    <w:rsid w:val="00A30CBB"/>
    <w:rsid w:val="00A32F17"/>
    <w:rsid w:val="00A40DB6"/>
    <w:rsid w:val="00A443A8"/>
    <w:rsid w:val="00A44A67"/>
    <w:rsid w:val="00A47E70"/>
    <w:rsid w:val="00A50CF0"/>
    <w:rsid w:val="00A55133"/>
    <w:rsid w:val="00A56B31"/>
    <w:rsid w:val="00A5740C"/>
    <w:rsid w:val="00A67A21"/>
    <w:rsid w:val="00A71F49"/>
    <w:rsid w:val="00A737DC"/>
    <w:rsid w:val="00A75A45"/>
    <w:rsid w:val="00A7671C"/>
    <w:rsid w:val="00A7748C"/>
    <w:rsid w:val="00A83450"/>
    <w:rsid w:val="00A86C3A"/>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F29"/>
    <w:rsid w:val="00AD664F"/>
    <w:rsid w:val="00AE042D"/>
    <w:rsid w:val="00AE44F5"/>
    <w:rsid w:val="00AE5718"/>
    <w:rsid w:val="00AE61E1"/>
    <w:rsid w:val="00AE6791"/>
    <w:rsid w:val="00AF125B"/>
    <w:rsid w:val="00AF28C7"/>
    <w:rsid w:val="00AF3E8D"/>
    <w:rsid w:val="00AF5850"/>
    <w:rsid w:val="00B02235"/>
    <w:rsid w:val="00B02CD5"/>
    <w:rsid w:val="00B05104"/>
    <w:rsid w:val="00B07A4C"/>
    <w:rsid w:val="00B07D30"/>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4A63"/>
    <w:rsid w:val="00B54B8E"/>
    <w:rsid w:val="00B66187"/>
    <w:rsid w:val="00B66595"/>
    <w:rsid w:val="00B666BC"/>
    <w:rsid w:val="00B67B97"/>
    <w:rsid w:val="00B71594"/>
    <w:rsid w:val="00B73775"/>
    <w:rsid w:val="00B74FDB"/>
    <w:rsid w:val="00B758D4"/>
    <w:rsid w:val="00B8219B"/>
    <w:rsid w:val="00B823FE"/>
    <w:rsid w:val="00B9265D"/>
    <w:rsid w:val="00B93FEB"/>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2FA8"/>
    <w:rsid w:val="00BF5C39"/>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2A84"/>
    <w:rsid w:val="00C76E54"/>
    <w:rsid w:val="00C85DB9"/>
    <w:rsid w:val="00C91D4D"/>
    <w:rsid w:val="00C955C3"/>
    <w:rsid w:val="00C95985"/>
    <w:rsid w:val="00CA0180"/>
    <w:rsid w:val="00CA2B10"/>
    <w:rsid w:val="00CB3AB2"/>
    <w:rsid w:val="00CC0F64"/>
    <w:rsid w:val="00CC1B43"/>
    <w:rsid w:val="00CC26CE"/>
    <w:rsid w:val="00CC5026"/>
    <w:rsid w:val="00CC6208"/>
    <w:rsid w:val="00CC68D0"/>
    <w:rsid w:val="00CD082F"/>
    <w:rsid w:val="00CD57C1"/>
    <w:rsid w:val="00CD62F4"/>
    <w:rsid w:val="00CD7EB8"/>
    <w:rsid w:val="00CE0B91"/>
    <w:rsid w:val="00CE5D01"/>
    <w:rsid w:val="00CE7982"/>
    <w:rsid w:val="00CF13E0"/>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50255"/>
    <w:rsid w:val="00D562B6"/>
    <w:rsid w:val="00D61580"/>
    <w:rsid w:val="00D61CC8"/>
    <w:rsid w:val="00D6433E"/>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A023F"/>
    <w:rsid w:val="00DA7460"/>
    <w:rsid w:val="00DA746E"/>
    <w:rsid w:val="00DA7C88"/>
    <w:rsid w:val="00DB632B"/>
    <w:rsid w:val="00DB770E"/>
    <w:rsid w:val="00DC1D56"/>
    <w:rsid w:val="00DD3058"/>
    <w:rsid w:val="00DD46F4"/>
    <w:rsid w:val="00DD4B07"/>
    <w:rsid w:val="00DE22C5"/>
    <w:rsid w:val="00DE34CF"/>
    <w:rsid w:val="00DE678C"/>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98"/>
    <w:rsid w:val="00E40108"/>
    <w:rsid w:val="00E42B16"/>
    <w:rsid w:val="00E44786"/>
    <w:rsid w:val="00E474B4"/>
    <w:rsid w:val="00E534FF"/>
    <w:rsid w:val="00E5447B"/>
    <w:rsid w:val="00E62EA2"/>
    <w:rsid w:val="00E63C57"/>
    <w:rsid w:val="00E665E6"/>
    <w:rsid w:val="00E666AB"/>
    <w:rsid w:val="00E67D58"/>
    <w:rsid w:val="00E72E76"/>
    <w:rsid w:val="00E76C27"/>
    <w:rsid w:val="00E814C0"/>
    <w:rsid w:val="00E819E9"/>
    <w:rsid w:val="00E855BD"/>
    <w:rsid w:val="00E912C3"/>
    <w:rsid w:val="00E9217D"/>
    <w:rsid w:val="00E93D1A"/>
    <w:rsid w:val="00EA0541"/>
    <w:rsid w:val="00EB09B7"/>
    <w:rsid w:val="00EB2812"/>
    <w:rsid w:val="00EB7BC2"/>
    <w:rsid w:val="00EB7DEE"/>
    <w:rsid w:val="00EC1974"/>
    <w:rsid w:val="00EC5A13"/>
    <w:rsid w:val="00ED2A22"/>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53EF4"/>
    <w:rsid w:val="00F619FC"/>
    <w:rsid w:val="00F64F92"/>
    <w:rsid w:val="00F6775F"/>
    <w:rsid w:val="00F67CAC"/>
    <w:rsid w:val="00F70C78"/>
    <w:rsid w:val="00F71844"/>
    <w:rsid w:val="00F72B26"/>
    <w:rsid w:val="00F76A47"/>
    <w:rsid w:val="00F7702D"/>
    <w:rsid w:val="00F804FC"/>
    <w:rsid w:val="00F84F85"/>
    <w:rsid w:val="00F85A61"/>
    <w:rsid w:val="00F87353"/>
    <w:rsid w:val="00F93B51"/>
    <w:rsid w:val="00F94C23"/>
    <w:rsid w:val="00F94CBD"/>
    <w:rsid w:val="00FA11EF"/>
    <w:rsid w:val="00FA2361"/>
    <w:rsid w:val="00FB13DF"/>
    <w:rsid w:val="00FB4FB0"/>
    <w:rsid w:val="00FB6386"/>
    <w:rsid w:val="00FB6443"/>
    <w:rsid w:val="00FB7EF0"/>
    <w:rsid w:val="00FC6C0F"/>
    <w:rsid w:val="00FD163A"/>
    <w:rsid w:val="00FD3452"/>
    <w:rsid w:val="00FE096C"/>
    <w:rsid w:val="00FE35C4"/>
    <w:rsid w:val="00FF088E"/>
    <w:rsid w:val="00FF19E1"/>
    <w:rsid w:val="00FF3F6D"/>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CACEF-935F-4CC7-9697-638292F60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648</Words>
  <Characters>3695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catt-v2</cp:lastModifiedBy>
  <cp:revision>2</cp:revision>
  <cp:lastPrinted>1900-12-31T16:00:00Z</cp:lastPrinted>
  <dcterms:created xsi:type="dcterms:W3CDTF">2023-01-23T03:16:00Z</dcterms:created>
  <dcterms:modified xsi:type="dcterms:W3CDTF">2023-01-23T03:16:00Z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